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EF67E" w14:textId="77777777" w:rsidR="00F53B56" w:rsidRDefault="00F53B56" w:rsidP="00F53B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CHILDE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fl.1441)</w:t>
      </w:r>
    </w:p>
    <w:p w14:paraId="32431C3D" w14:textId="77777777" w:rsidR="00F53B56" w:rsidRDefault="00F53B56" w:rsidP="00F53B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Marbeler</w:t>
      </w:r>
      <w:proofErr w:type="spellEnd"/>
      <w:r>
        <w:rPr>
          <w:rFonts w:cs="Times New Roman"/>
          <w:szCs w:val="24"/>
        </w:rPr>
        <w:t>.</w:t>
      </w:r>
    </w:p>
    <w:p w14:paraId="539F14A5" w14:textId="77777777" w:rsidR="00F53B56" w:rsidRDefault="00F53B56" w:rsidP="00F53B56">
      <w:pPr>
        <w:pStyle w:val="NoSpacing"/>
        <w:rPr>
          <w:rFonts w:cs="Times New Roman"/>
          <w:szCs w:val="24"/>
        </w:rPr>
      </w:pPr>
    </w:p>
    <w:p w14:paraId="18E7D888" w14:textId="77777777" w:rsidR="00F53B56" w:rsidRDefault="00F53B56" w:rsidP="00F53B56">
      <w:pPr>
        <w:pStyle w:val="NoSpacing"/>
        <w:rPr>
          <w:rFonts w:cs="Times New Roman"/>
          <w:szCs w:val="24"/>
        </w:rPr>
      </w:pPr>
    </w:p>
    <w:p w14:paraId="116AA40A" w14:textId="77777777" w:rsidR="00F53B56" w:rsidRDefault="00F53B56" w:rsidP="00F53B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1441</w:t>
      </w:r>
      <w:r>
        <w:rPr>
          <w:rFonts w:cs="Times New Roman"/>
          <w:szCs w:val="24"/>
        </w:rPr>
        <w:tab/>
        <w:t>He made his Will.</w:t>
      </w:r>
    </w:p>
    <w:p w14:paraId="4323C3D0" w14:textId="77777777" w:rsidR="00F53B56" w:rsidRDefault="00F53B56" w:rsidP="00F53B56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p.72)</w:t>
      </w:r>
    </w:p>
    <w:p w14:paraId="4E1BD489" w14:textId="77777777" w:rsidR="00F53B56" w:rsidRDefault="00F53B56" w:rsidP="00F53B56">
      <w:pPr>
        <w:pStyle w:val="NoSpacing"/>
        <w:rPr>
          <w:rFonts w:cs="Times New Roman"/>
          <w:szCs w:val="24"/>
        </w:rPr>
      </w:pPr>
    </w:p>
    <w:p w14:paraId="1CB55AAC" w14:textId="77777777" w:rsidR="00F53B56" w:rsidRDefault="00F53B56" w:rsidP="00F53B56">
      <w:pPr>
        <w:pStyle w:val="NoSpacing"/>
        <w:rPr>
          <w:rFonts w:cs="Times New Roman"/>
          <w:szCs w:val="24"/>
        </w:rPr>
      </w:pPr>
    </w:p>
    <w:p w14:paraId="74643639" w14:textId="77777777" w:rsidR="00F53B56" w:rsidRDefault="00F53B56" w:rsidP="00F53B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July 2023</w:t>
      </w:r>
    </w:p>
    <w:p w14:paraId="3C9830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BC993" w14:textId="77777777" w:rsidR="00F53B56" w:rsidRDefault="00F53B56" w:rsidP="009139A6">
      <w:r>
        <w:separator/>
      </w:r>
    </w:p>
  </w:endnote>
  <w:endnote w:type="continuationSeparator" w:id="0">
    <w:p w14:paraId="2646E74C" w14:textId="77777777" w:rsidR="00F53B56" w:rsidRDefault="00F53B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C16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194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D9E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B2288" w14:textId="77777777" w:rsidR="00F53B56" w:rsidRDefault="00F53B56" w:rsidP="009139A6">
      <w:r>
        <w:separator/>
      </w:r>
    </w:p>
  </w:footnote>
  <w:footnote w:type="continuationSeparator" w:id="0">
    <w:p w14:paraId="05060647" w14:textId="77777777" w:rsidR="00F53B56" w:rsidRDefault="00F53B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AD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9D6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36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B5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5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E5F65"/>
  <w15:chartTrackingRefBased/>
  <w15:docId w15:val="{08826E95-AD44-46E1-B285-1E68055C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2023-07-22T18:55:00Z</dcterms:created>
  <dcterms:modified xsi:type="dcterms:W3CDTF">2023-07-22T18:55:00Z</dcterms:modified>
</cp:coreProperties>
</file>